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0668B" w14:textId="7325EF25" w:rsidR="00BA00AB" w:rsidRDefault="003866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OKEFORD</w:t>
      </w:r>
      <w:r>
        <w:rPr>
          <w:rFonts w:cs="Times New Roman"/>
          <w:szCs w:val="24"/>
        </w:rPr>
        <w:t xml:space="preserve">       (d.1508)</w:t>
      </w:r>
    </w:p>
    <w:p w14:paraId="6C6C5583" w14:textId="77777777" w:rsidR="00386699" w:rsidRDefault="00386699" w:rsidP="009139A6">
      <w:pPr>
        <w:pStyle w:val="NoSpacing"/>
        <w:rPr>
          <w:rFonts w:cs="Times New Roman"/>
          <w:szCs w:val="24"/>
        </w:rPr>
      </w:pPr>
    </w:p>
    <w:p w14:paraId="51AABADF" w14:textId="77777777" w:rsidR="00386699" w:rsidRDefault="00386699" w:rsidP="009139A6">
      <w:pPr>
        <w:pStyle w:val="NoSpacing"/>
        <w:rPr>
          <w:rFonts w:cs="Times New Roman"/>
          <w:szCs w:val="24"/>
        </w:rPr>
      </w:pPr>
    </w:p>
    <w:p w14:paraId="4D57ADFE" w14:textId="6464647F" w:rsidR="00386699" w:rsidRDefault="003866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Aug.1508</w:t>
      </w:r>
      <w:r>
        <w:rPr>
          <w:rFonts w:cs="Times New Roman"/>
          <w:szCs w:val="24"/>
        </w:rPr>
        <w:tab/>
        <w:t>He died, and was buried in St.Paul’s, London.</w:t>
      </w:r>
    </w:p>
    <w:p w14:paraId="40C4A79C" w14:textId="1E926268" w:rsidR="00386699" w:rsidRDefault="003866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5CE5D9D2" w14:textId="77777777" w:rsidR="00386699" w:rsidRDefault="00386699" w:rsidP="009139A6">
      <w:pPr>
        <w:pStyle w:val="NoSpacing"/>
        <w:rPr>
          <w:rFonts w:cs="Times New Roman"/>
          <w:szCs w:val="24"/>
        </w:rPr>
      </w:pPr>
    </w:p>
    <w:p w14:paraId="1B763B73" w14:textId="77777777" w:rsidR="00386699" w:rsidRDefault="00386699" w:rsidP="009139A6">
      <w:pPr>
        <w:pStyle w:val="NoSpacing"/>
        <w:rPr>
          <w:rFonts w:cs="Times New Roman"/>
          <w:szCs w:val="24"/>
        </w:rPr>
      </w:pPr>
    </w:p>
    <w:p w14:paraId="476E9748" w14:textId="59352652" w:rsidR="00386699" w:rsidRPr="00386699" w:rsidRDefault="003866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January 2024</w:t>
      </w:r>
    </w:p>
    <w:sectPr w:rsidR="00386699" w:rsidRPr="003866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850F" w14:textId="77777777" w:rsidR="00386699" w:rsidRDefault="00386699" w:rsidP="009139A6">
      <w:r>
        <w:separator/>
      </w:r>
    </w:p>
  </w:endnote>
  <w:endnote w:type="continuationSeparator" w:id="0">
    <w:p w14:paraId="6D4AEF6A" w14:textId="77777777" w:rsidR="00386699" w:rsidRDefault="003866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081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E2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AC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8F386" w14:textId="77777777" w:rsidR="00386699" w:rsidRDefault="00386699" w:rsidP="009139A6">
      <w:r>
        <w:separator/>
      </w:r>
    </w:p>
  </w:footnote>
  <w:footnote w:type="continuationSeparator" w:id="0">
    <w:p w14:paraId="6B3CF052" w14:textId="77777777" w:rsidR="00386699" w:rsidRDefault="003866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0D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3B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84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699"/>
    <w:rsid w:val="000666E0"/>
    <w:rsid w:val="002510B7"/>
    <w:rsid w:val="0038669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38A96"/>
  <w15:chartTrackingRefBased/>
  <w15:docId w15:val="{9D0DD56D-0668-4960-822B-4448222D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2024-01-10T20:01:00Z</dcterms:created>
  <dcterms:modified xsi:type="dcterms:W3CDTF">2024-01-10T20:04:00Z</dcterms:modified>
</cp:coreProperties>
</file>